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7742" w14:textId="77777777" w:rsidR="005D4FFF" w:rsidRPr="00EF0962" w:rsidRDefault="005D4FFF" w:rsidP="005D4FFF">
      <w:pPr>
        <w:rPr>
          <w:rFonts w:ascii="Cambria" w:hAnsi="Cambria"/>
        </w:rPr>
      </w:pPr>
    </w:p>
    <w:p w14:paraId="1BEB0183" w14:textId="77777777" w:rsidR="005D4FFF" w:rsidRPr="00EF0962" w:rsidRDefault="005D4FFF" w:rsidP="005D4FFF">
      <w:pPr>
        <w:rPr>
          <w:rFonts w:ascii="Cambria" w:hAnsi="Cambria"/>
        </w:rPr>
      </w:pPr>
    </w:p>
    <w:p w14:paraId="21A5AC99" w14:textId="77777777" w:rsidR="005D4FFF" w:rsidRPr="00EF09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BDB3149" w14:textId="07B6F3CC" w:rsidR="005D4FFF" w:rsidRPr="00EF0962" w:rsidRDefault="008B0CBE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0962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D2703F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EF0962">
        <w:rPr>
          <w:rFonts w:ascii="Cambria" w:hAnsi="Cambria"/>
          <w:color w:val="434E7E"/>
          <w:spacing w:val="-1"/>
          <w:sz w:val="40"/>
          <w:szCs w:val="40"/>
        </w:rPr>
        <w:tab/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>Obtain a renewable energy feasibility study</w:t>
      </w:r>
      <w:r w:rsidR="003B2DCE">
        <w:rPr>
          <w:rFonts w:ascii="Cambria" w:hAnsi="Cambria"/>
          <w:color w:val="434E7E"/>
          <w:spacing w:val="-1"/>
          <w:sz w:val="40"/>
          <w:szCs w:val="40"/>
        </w:rPr>
        <w:t xml:space="preserve"> for the property</w:t>
      </w:r>
    </w:p>
    <w:p w14:paraId="5D566EBD" w14:textId="5851D7F1" w:rsidR="008B0CBE" w:rsidRPr="00EF0962" w:rsidRDefault="002F066E" w:rsidP="00B012A5">
      <w:pPr>
        <w:spacing w:before="120" w:line="259" w:lineRule="auto"/>
        <w:rPr>
          <w:rFonts w:ascii="Cambria" w:hAnsi="Cambria"/>
          <w:iCs/>
          <w:color w:val="B31983"/>
        </w:rPr>
      </w:pP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>ngag</w:t>
      </w:r>
      <w:r w:rsidRPr="00EF0962">
        <w:rPr>
          <w:rFonts w:ascii="Cambria" w:hAnsi="Cambria"/>
          <w:iCs/>
          <w:color w:val="B31983"/>
        </w:rPr>
        <w:t>e</w:t>
      </w:r>
      <w:r w:rsidR="008B0CBE" w:rsidRPr="00EF0962">
        <w:rPr>
          <w:rFonts w:ascii="Cambria" w:hAnsi="Cambria"/>
          <w:iCs/>
          <w:color w:val="B31983"/>
        </w:rPr>
        <w:t xml:space="preserve"> a renewable energy contractor</w:t>
      </w:r>
      <w:r w:rsidRPr="00EF0962">
        <w:rPr>
          <w:rFonts w:ascii="Cambria" w:hAnsi="Cambria"/>
          <w:iCs/>
          <w:color w:val="B31983"/>
        </w:rPr>
        <w:t xml:space="preserve"> to</w:t>
      </w:r>
      <w:r w:rsidR="008B0CBE" w:rsidRPr="00EF0962">
        <w:rPr>
          <w:rFonts w:ascii="Cambria" w:hAnsi="Cambria"/>
          <w:iCs/>
          <w:color w:val="B31983"/>
        </w:rPr>
        <w:t xml:space="preserve"> perform a</w:t>
      </w:r>
      <w:r w:rsidRPr="00EF0962">
        <w:rPr>
          <w:rFonts w:ascii="Cambria" w:hAnsi="Cambria"/>
          <w:iCs/>
          <w:color w:val="B31983"/>
        </w:rPr>
        <w:t xml:space="preserve"> renewable energy</w:t>
      </w:r>
      <w:r w:rsidR="008B0CBE" w:rsidRPr="00EF0962">
        <w:rPr>
          <w:rFonts w:ascii="Cambria" w:hAnsi="Cambria"/>
          <w:iCs/>
          <w:color w:val="B31983"/>
        </w:rPr>
        <w:t xml:space="preserve"> </w:t>
      </w:r>
      <w:r w:rsidRPr="00EF0962">
        <w:rPr>
          <w:rFonts w:ascii="Cambria" w:hAnsi="Cambria"/>
          <w:iCs/>
          <w:color w:val="B31983"/>
        </w:rPr>
        <w:t>feasibility study or proposal. This study will assess the</w:t>
      </w:r>
      <w:r w:rsidR="008B0CBE" w:rsidRPr="00EF0962">
        <w:rPr>
          <w:rFonts w:ascii="Cambria" w:hAnsi="Cambria"/>
          <w:iCs/>
          <w:color w:val="B31983"/>
        </w:rPr>
        <w:t xml:space="preserve"> propert</w:t>
      </w:r>
      <w:r w:rsidRPr="00EF0962">
        <w:rPr>
          <w:rFonts w:ascii="Cambria" w:hAnsi="Cambria"/>
          <w:iCs/>
          <w:color w:val="B31983"/>
        </w:rPr>
        <w:t xml:space="preserve">y, existing building systems, and </w:t>
      </w:r>
      <w:r w:rsidR="00EF0962" w:rsidRPr="00EF0962">
        <w:rPr>
          <w:rFonts w:ascii="Cambria" w:hAnsi="Cambria"/>
          <w:iCs/>
          <w:color w:val="B31983"/>
        </w:rPr>
        <w:t xml:space="preserve">the </w:t>
      </w:r>
      <w:r w:rsidRPr="00EF0962">
        <w:rPr>
          <w:rFonts w:ascii="Cambria" w:hAnsi="Cambria"/>
          <w:iCs/>
          <w:color w:val="B31983"/>
        </w:rPr>
        <w:t>financial impacts of an installation, given climate, lease(s), and applicable incentives and regulations</w:t>
      </w:r>
      <w:r w:rsidR="008B0CBE" w:rsidRPr="00EF0962">
        <w:rPr>
          <w:rFonts w:ascii="Cambria" w:hAnsi="Cambria"/>
          <w:iCs/>
          <w:color w:val="B31983"/>
        </w:rPr>
        <w:t>.</w:t>
      </w:r>
    </w:p>
    <w:p w14:paraId="2ED2E636" w14:textId="066C0036" w:rsidR="00B012A5" w:rsidRPr="00B012A5" w:rsidRDefault="00B012A5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720410A2" w14:textId="496ACADF" w:rsidR="00B012A5" w:rsidRDefault="00B012A5" w:rsidP="00B012A5">
      <w:pPr>
        <w:pStyle w:val="ListParagraph"/>
        <w:numPr>
          <w:ilvl w:val="0"/>
          <w:numId w:val="9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Obtain a renewable energy feasibility study/proposal.</w:t>
      </w:r>
    </w:p>
    <w:p w14:paraId="7850CFCF" w14:textId="7F8DA4E6" w:rsidR="00B012A5" w:rsidRDefault="00B012A5" w:rsidP="00426163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You have two options for which party procures this study/proposal.</w:t>
      </w:r>
    </w:p>
    <w:p w14:paraId="06DCB64E" w14:textId="09BE739E" w:rsidR="00B012A5" w:rsidRPr="00B012A5" w:rsidRDefault="00B012A5" w:rsidP="00B012A5">
      <w:pPr>
        <w:pStyle w:val="ListParagraph"/>
        <w:spacing w:before="120" w:line="259" w:lineRule="auto"/>
        <w:ind w:left="1440"/>
        <w:contextualSpacing w:val="0"/>
        <w:rPr>
          <w:rFonts w:ascii="Cambria" w:hAnsi="Cambria"/>
          <w:b/>
          <w:bCs w:val="0"/>
          <w:iCs/>
          <w:color w:val="B31983"/>
        </w:rPr>
      </w:pPr>
      <w:r w:rsidRPr="00B012A5">
        <w:rPr>
          <w:rFonts w:ascii="Cambria" w:hAnsi="Cambria"/>
          <w:b/>
          <w:bCs w:val="0"/>
          <w:iCs/>
          <w:color w:val="B31983"/>
        </w:rPr>
        <w:t>Option 1</w:t>
      </w:r>
    </w:p>
    <w:p w14:paraId="1F55FDC3" w14:textId="04BB1D12" w:rsidR="00B012A5" w:rsidRDefault="00B012A5" w:rsidP="00B012A5">
      <w:pPr>
        <w:pStyle w:val="ListParagraph"/>
        <w:spacing w:line="259" w:lineRule="auto"/>
        <w:ind w:left="144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434E7E"/>
        </w:rPr>
        <w:t>Management-procured</w:t>
      </w:r>
      <w:r>
        <w:rPr>
          <w:rFonts w:ascii="Cambria" w:hAnsi="Cambria"/>
          <w:iCs/>
          <w:color w:val="B31983"/>
        </w:rPr>
        <w:t xml:space="preserve"> study/proposal</w:t>
      </w:r>
    </w:p>
    <w:p w14:paraId="6D875D5D" w14:textId="362F189F" w:rsidR="00B012A5" w:rsidRPr="00B012A5" w:rsidRDefault="00B012A5" w:rsidP="00B012A5">
      <w:pPr>
        <w:pStyle w:val="ListParagraph"/>
        <w:spacing w:before="120" w:line="259" w:lineRule="auto"/>
        <w:ind w:left="1440"/>
        <w:contextualSpacing w:val="0"/>
        <w:rPr>
          <w:rFonts w:ascii="Cambria" w:hAnsi="Cambria"/>
          <w:b/>
          <w:bCs w:val="0"/>
          <w:iCs/>
          <w:color w:val="B31983"/>
        </w:rPr>
      </w:pPr>
      <w:r w:rsidRPr="00B012A5">
        <w:rPr>
          <w:rFonts w:ascii="Cambria" w:hAnsi="Cambria"/>
          <w:b/>
          <w:bCs w:val="0"/>
          <w:iCs/>
          <w:color w:val="B31983"/>
        </w:rPr>
        <w:t>Option 2</w:t>
      </w:r>
    </w:p>
    <w:p w14:paraId="47D06B38" w14:textId="735937A4" w:rsidR="00B012A5" w:rsidRPr="00B012A5" w:rsidRDefault="00B012A5" w:rsidP="00B012A5">
      <w:pPr>
        <w:pStyle w:val="ListParagraph"/>
        <w:spacing w:line="259" w:lineRule="auto"/>
        <w:ind w:left="1440"/>
        <w:contextualSpacing w:val="0"/>
        <w:rPr>
          <w:rFonts w:ascii="Cambria" w:hAnsi="Cambria"/>
          <w:iCs/>
          <w:color w:val="B31983"/>
        </w:rPr>
      </w:pPr>
      <w:r w:rsidRPr="00B012A5">
        <w:rPr>
          <w:rFonts w:ascii="Cambria" w:hAnsi="Cambria"/>
          <w:iCs/>
          <w:color w:val="434E7E"/>
        </w:rPr>
        <w:t>T</w:t>
      </w:r>
      <w:r>
        <w:rPr>
          <w:rFonts w:ascii="Cambria" w:hAnsi="Cambria"/>
          <w:iCs/>
          <w:color w:val="434E7E"/>
        </w:rPr>
        <w:t xml:space="preserve">enant-procured </w:t>
      </w:r>
      <w:r w:rsidRPr="00B012A5">
        <w:rPr>
          <w:rFonts w:ascii="Cambria" w:hAnsi="Cambria"/>
          <w:iCs/>
          <w:color w:val="B31983"/>
        </w:rPr>
        <w:t>study/proposal</w:t>
      </w:r>
    </w:p>
    <w:p w14:paraId="2B80A5CF" w14:textId="3CB6B736" w:rsidR="00A5567D" w:rsidRPr="00B012A5" w:rsidRDefault="00A5567D" w:rsidP="00B012A5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43D9BAF0" w14:textId="06B0F93E" w:rsidR="00B012A5" w:rsidRPr="00B012A5" w:rsidRDefault="00B012A5" w:rsidP="00B012A5">
      <w:pPr>
        <w:pStyle w:val="ListParagraph"/>
        <w:numPr>
          <w:ilvl w:val="0"/>
          <w:numId w:val="9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B012A5">
        <w:rPr>
          <w:rFonts w:ascii="Cambria" w:hAnsi="Cambria"/>
          <w:iCs/>
          <w:color w:val="B31983"/>
        </w:rPr>
        <w:t xml:space="preserve">Check the box to certify that </w:t>
      </w:r>
      <w:r w:rsidR="006B1AD7">
        <w:rPr>
          <w:rFonts w:ascii="Cambria" w:hAnsi="Cambria"/>
          <w:iCs/>
          <w:color w:val="B31983"/>
        </w:rPr>
        <w:t xml:space="preserve">the property has had </w:t>
      </w:r>
      <w:r w:rsidRPr="00B012A5">
        <w:rPr>
          <w:rFonts w:ascii="Cambria" w:hAnsi="Cambria"/>
          <w:iCs/>
          <w:color w:val="B31983"/>
        </w:rPr>
        <w:t>a feasibility stud</w:t>
      </w:r>
      <w:r w:rsidR="006B1AD7">
        <w:rPr>
          <w:rFonts w:ascii="Cambria" w:hAnsi="Cambria"/>
          <w:iCs/>
          <w:color w:val="B31983"/>
        </w:rPr>
        <w:t>y/proposal</w:t>
      </w:r>
      <w:r w:rsidRPr="00B012A5">
        <w:rPr>
          <w:rFonts w:ascii="Cambria" w:hAnsi="Cambria"/>
          <w:iCs/>
          <w:color w:val="B31983"/>
        </w:rPr>
        <w:t>.</w:t>
      </w:r>
    </w:p>
    <w:p w14:paraId="50061678" w14:textId="2A6915C8" w:rsidR="00F16028" w:rsidRPr="00036E34" w:rsidRDefault="00A5567D" w:rsidP="00426163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ED7D31" w:themeColor="accent2"/>
        </w:rPr>
      </w:pPr>
      <w:r w:rsidRPr="00EF0962">
        <w:rPr>
          <w:rFonts w:ascii="Cambria" w:hAnsi="Cambria"/>
          <w:iCs/>
          <w:color w:val="B31983"/>
        </w:rPr>
        <w:t xml:space="preserve">Submit documentation of the feasibility study/proposal. </w:t>
      </w:r>
      <w:r w:rsidR="00036E34">
        <w:rPr>
          <w:rFonts w:ascii="Cambria" w:hAnsi="Cambria"/>
          <w:iCs/>
          <w:color w:val="B31983"/>
        </w:rPr>
        <w:t>The c</w:t>
      </w:r>
      <w:r w:rsidRPr="00036E34">
        <w:rPr>
          <w:rFonts w:ascii="Cambria" w:hAnsi="Cambria"/>
          <w:iCs/>
          <w:color w:val="B31983"/>
        </w:rPr>
        <w:t xml:space="preserve">over sheet or </w:t>
      </w:r>
      <w:r w:rsidR="00036E34">
        <w:rPr>
          <w:rFonts w:ascii="Cambria" w:hAnsi="Cambria"/>
          <w:iCs/>
          <w:color w:val="B31983"/>
        </w:rPr>
        <w:t xml:space="preserve">a </w:t>
      </w:r>
      <w:r w:rsidR="00B012A5">
        <w:rPr>
          <w:rFonts w:ascii="Cambria" w:hAnsi="Cambria"/>
          <w:iCs/>
          <w:color w:val="B31983"/>
        </w:rPr>
        <w:t>short</w:t>
      </w:r>
      <w:r w:rsidRPr="00036E34">
        <w:rPr>
          <w:rFonts w:ascii="Cambria" w:hAnsi="Cambria"/>
          <w:iCs/>
          <w:color w:val="B31983"/>
        </w:rPr>
        <w:t xml:space="preserve"> excerpt </w:t>
      </w:r>
      <w:r w:rsidR="00036E34">
        <w:rPr>
          <w:rFonts w:ascii="Cambria" w:hAnsi="Cambria"/>
          <w:iCs/>
          <w:color w:val="B31983"/>
        </w:rPr>
        <w:t>is acceptable</w:t>
      </w:r>
      <w:r w:rsidRPr="00036E34">
        <w:rPr>
          <w:rFonts w:ascii="Cambria" w:hAnsi="Cambria"/>
          <w:iCs/>
          <w:color w:val="B31983"/>
        </w:rPr>
        <w:t>.</w:t>
      </w:r>
    </w:p>
    <w:p w14:paraId="498911BE" w14:textId="77777777" w:rsidR="00F16028" w:rsidRPr="00EF0962" w:rsidRDefault="00F16028" w:rsidP="00F16028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825"/>
        <w:gridCol w:w="1170"/>
      </w:tblGrid>
      <w:tr w:rsidR="00F16028" w:rsidRPr="00EF0962" w14:paraId="0725821E" w14:textId="77777777" w:rsidTr="00B012A5">
        <w:trPr>
          <w:trHeight w:val="864"/>
        </w:trPr>
        <w:tc>
          <w:tcPr>
            <w:tcW w:w="7825" w:type="dxa"/>
            <w:vAlign w:val="center"/>
          </w:tcPr>
          <w:p w14:paraId="16EC8631" w14:textId="64D5CDE4" w:rsidR="00F16028" w:rsidRPr="00EF0962" w:rsidRDefault="00F16028" w:rsidP="00B012A5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EF0962">
              <w:rPr>
                <w:rFonts w:ascii="Cambria" w:hAnsi="Cambria"/>
                <w:color w:val="414042"/>
              </w:rPr>
              <w:t xml:space="preserve">I certify that </w:t>
            </w:r>
            <w:r w:rsidR="00A5567D" w:rsidRPr="00EF0962">
              <w:rPr>
                <w:rFonts w:ascii="Cambria" w:hAnsi="Cambria"/>
                <w:color w:val="414042"/>
              </w:rPr>
              <w:t>the property has obtained a renewable energy feasibility study/proposal</w:t>
            </w:r>
            <w:r w:rsidRPr="00EF0962">
              <w:rPr>
                <w:rFonts w:ascii="Cambria" w:hAnsi="Cambria"/>
                <w:color w:val="414042"/>
              </w:rPr>
              <w:t xml:space="preserve">. I have included </w:t>
            </w:r>
            <w:r w:rsidR="00A5567D" w:rsidRPr="00EF0962">
              <w:rPr>
                <w:rFonts w:ascii="Cambria" w:hAnsi="Cambria"/>
                <w:color w:val="414042"/>
              </w:rPr>
              <w:t>documentation</w:t>
            </w:r>
            <w:r w:rsidRPr="00EF0962">
              <w:rPr>
                <w:rFonts w:ascii="Cambria" w:hAnsi="Cambria"/>
                <w:color w:val="414042"/>
              </w:rPr>
              <w:t xml:space="preserve"> with my application.</w:t>
            </w:r>
          </w:p>
        </w:tc>
        <w:tc>
          <w:tcPr>
            <w:tcW w:w="1170" w:type="dxa"/>
            <w:vAlign w:val="center"/>
          </w:tcPr>
          <w:p w14:paraId="0AE4D0A8" w14:textId="77327003" w:rsidR="00F16028" w:rsidRPr="00036E34" w:rsidRDefault="00F16028" w:rsidP="00B012A5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E12578B" w14:textId="77777777" w:rsidR="008F5641" w:rsidRPr="00EF0962" w:rsidRDefault="008F5641" w:rsidP="002F066E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16AD4CF" w14:textId="12E6988E" w:rsidR="00010012" w:rsidRPr="00EF096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0962">
        <w:rPr>
          <w:rFonts w:ascii="Cambria" w:hAnsi="Cambria"/>
          <w:color w:val="B31983"/>
        </w:rPr>
        <w:t>Alternative documentation</w:t>
      </w:r>
      <w:r w:rsidRPr="00EF0962">
        <w:rPr>
          <w:rFonts w:ascii="Cambria" w:hAnsi="Cambria"/>
          <w:color w:val="B31983"/>
        </w:rPr>
        <w:br/>
      </w:r>
      <w:r w:rsidRPr="00EF0962">
        <w:rPr>
          <w:rFonts w:ascii="Cambria" w:hAnsi="Cambria"/>
          <w:color w:val="414042"/>
        </w:rPr>
        <w:t>Instead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of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this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form,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you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may</w:t>
      </w:r>
      <w:r w:rsidRPr="00EF0962">
        <w:rPr>
          <w:rFonts w:ascii="Cambria" w:hAnsi="Cambria"/>
          <w:color w:val="414042"/>
          <w:spacing w:val="-4"/>
        </w:rPr>
        <w:t xml:space="preserve"> </w:t>
      </w:r>
      <w:r w:rsidRPr="00EF0962">
        <w:rPr>
          <w:rFonts w:ascii="Cambria" w:hAnsi="Cambria"/>
          <w:color w:val="414042"/>
        </w:rPr>
        <w:t>submit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the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following</w:t>
      </w:r>
      <w:r w:rsidRPr="00EF0962">
        <w:rPr>
          <w:rFonts w:ascii="Cambria" w:hAnsi="Cambria"/>
          <w:color w:val="414042"/>
          <w:spacing w:val="-6"/>
        </w:rPr>
        <w:t xml:space="preserve"> </w:t>
      </w:r>
      <w:r w:rsidRPr="00EF0962">
        <w:rPr>
          <w:rFonts w:ascii="Cambria" w:hAnsi="Cambria"/>
          <w:color w:val="414042"/>
        </w:rPr>
        <w:t>to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IREM</w:t>
      </w:r>
      <w:r w:rsidR="00991AC9" w:rsidRPr="00EF0962">
        <w:rPr>
          <w:rFonts w:ascii="Cambria" w:hAnsi="Cambria"/>
          <w:color w:val="414042"/>
          <w:vertAlign w:val="superscript"/>
        </w:rPr>
        <w:t>®</w:t>
      </w:r>
      <w:r w:rsidRPr="00EF0962">
        <w:rPr>
          <w:rFonts w:ascii="Cambria" w:hAnsi="Cambria"/>
          <w:color w:val="414042"/>
        </w:rPr>
        <w:t>:</w:t>
      </w:r>
    </w:p>
    <w:p w14:paraId="39574183" w14:textId="546963F3" w:rsidR="0084614D" w:rsidRPr="00EF0962" w:rsidRDefault="00036E34" w:rsidP="0084614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Cover sheet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 xml:space="preserve">or excerpt from </w:t>
      </w:r>
      <w:r w:rsidR="0084614D" w:rsidRPr="00EF0962">
        <w:rPr>
          <w:rFonts w:ascii="Cambria" w:hAnsi="Cambria"/>
          <w:color w:val="414042"/>
        </w:rPr>
        <w:t>renewabl</w:t>
      </w:r>
      <w:r w:rsidR="00A5567D" w:rsidRPr="00EF0962">
        <w:rPr>
          <w:rFonts w:ascii="Cambria" w:hAnsi="Cambria"/>
          <w:color w:val="414042"/>
        </w:rPr>
        <w:t>e energy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>feasibility study/</w:t>
      </w:r>
      <w:r w:rsidR="0084614D" w:rsidRPr="00EF0962">
        <w:rPr>
          <w:rFonts w:ascii="Cambria" w:hAnsi="Cambria"/>
          <w:color w:val="414042"/>
        </w:rPr>
        <w:t>proposal</w:t>
      </w:r>
    </w:p>
    <w:sectPr w:rsidR="0084614D" w:rsidRPr="00EF096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DDAA" w14:textId="77777777" w:rsidR="00C173FA" w:rsidRDefault="00C173FA" w:rsidP="005D4FFF">
      <w:r>
        <w:separator/>
      </w:r>
    </w:p>
  </w:endnote>
  <w:endnote w:type="continuationSeparator" w:id="0">
    <w:p w14:paraId="2E39229B" w14:textId="77777777" w:rsidR="00C173FA" w:rsidRDefault="00C173F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A61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7E8DB3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DFF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6BA03CC6" w14:textId="505BFAF1" w:rsidR="004B3519" w:rsidRPr="0028681F" w:rsidRDefault="0028681F" w:rsidP="0028681F">
    <w:pPr>
      <w:pStyle w:val="Footer"/>
      <w:rPr>
        <w:rFonts w:ascii="Cambria" w:hAnsi="Cambria"/>
        <w:sz w:val="18"/>
        <w:szCs w:val="18"/>
      </w:rPr>
    </w:pPr>
    <w:r w:rsidRPr="0028681F">
      <w:rPr>
        <w:rFonts w:ascii="Cambria" w:hAnsi="Cambria"/>
        <w:sz w:val="18"/>
        <w:szCs w:val="18"/>
      </w:rPr>
      <w:t>v</w:t>
    </w:r>
    <w:r w:rsidR="002738C7" w:rsidRPr="0028681F">
      <w:rPr>
        <w:rFonts w:ascii="Cambria" w:hAnsi="Cambria"/>
        <w:sz w:val="18"/>
        <w:szCs w:val="18"/>
      </w:rPr>
      <w:t>20</w:t>
    </w:r>
    <w:r w:rsidRPr="0028681F">
      <w:rPr>
        <w:rFonts w:ascii="Cambria" w:hAnsi="Cambria"/>
        <w:sz w:val="18"/>
        <w:szCs w:val="18"/>
      </w:rPr>
      <w:t>20</w:t>
    </w:r>
    <w:r w:rsidR="002738C7" w:rsidRPr="0028681F">
      <w:rPr>
        <w:rFonts w:ascii="Cambria" w:hAnsi="Cambria"/>
        <w:sz w:val="18"/>
        <w:szCs w:val="18"/>
      </w:rPr>
      <w:t>.1 (updated 1/2021)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36DEE" w14:textId="77777777" w:rsidR="00C173FA" w:rsidRDefault="00C173FA" w:rsidP="005D4FFF">
      <w:r>
        <w:separator/>
      </w:r>
    </w:p>
  </w:footnote>
  <w:footnote w:type="continuationSeparator" w:id="0">
    <w:p w14:paraId="0A9E7178" w14:textId="77777777" w:rsidR="00C173FA" w:rsidRDefault="00C173F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266C" w14:textId="77777777" w:rsidR="005D4FFF" w:rsidRDefault="005D4FFF">
    <w:pPr>
      <w:pStyle w:val="Header"/>
    </w:pPr>
  </w:p>
  <w:p w14:paraId="4207BC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CD5" w14:textId="0AD12D6A" w:rsidR="005D4FFF" w:rsidRDefault="00114E3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4BE1D0A" wp14:editId="2F848AE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4076"/>
    <w:multiLevelType w:val="multilevel"/>
    <w:tmpl w:val="1054E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463E06"/>
    <w:multiLevelType w:val="hybridMultilevel"/>
    <w:tmpl w:val="4124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84450E"/>
    <w:multiLevelType w:val="hybridMultilevel"/>
    <w:tmpl w:val="C0E6D69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1337A9E"/>
    <w:multiLevelType w:val="hybridMultilevel"/>
    <w:tmpl w:val="9DD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E"/>
    <w:rsid w:val="00010012"/>
    <w:rsid w:val="00023487"/>
    <w:rsid w:val="00036E34"/>
    <w:rsid w:val="00086140"/>
    <w:rsid w:val="000C6757"/>
    <w:rsid w:val="00114E39"/>
    <w:rsid w:val="002030B1"/>
    <w:rsid w:val="002738C7"/>
    <w:rsid w:val="0028681F"/>
    <w:rsid w:val="002F066E"/>
    <w:rsid w:val="003664CF"/>
    <w:rsid w:val="003B2DCE"/>
    <w:rsid w:val="003E64CB"/>
    <w:rsid w:val="00426163"/>
    <w:rsid w:val="004B3519"/>
    <w:rsid w:val="0050005D"/>
    <w:rsid w:val="005D4FFF"/>
    <w:rsid w:val="005E5EE1"/>
    <w:rsid w:val="0062009B"/>
    <w:rsid w:val="006B1AD7"/>
    <w:rsid w:val="007024ED"/>
    <w:rsid w:val="00745028"/>
    <w:rsid w:val="007805D4"/>
    <w:rsid w:val="0084614D"/>
    <w:rsid w:val="008B0CBE"/>
    <w:rsid w:val="008F4D93"/>
    <w:rsid w:val="008F5641"/>
    <w:rsid w:val="00946702"/>
    <w:rsid w:val="009742CA"/>
    <w:rsid w:val="00991AC9"/>
    <w:rsid w:val="009C24C6"/>
    <w:rsid w:val="00A1097F"/>
    <w:rsid w:val="00A5567D"/>
    <w:rsid w:val="00AA1BA9"/>
    <w:rsid w:val="00B012A5"/>
    <w:rsid w:val="00B02E0C"/>
    <w:rsid w:val="00BE6DBB"/>
    <w:rsid w:val="00C173FA"/>
    <w:rsid w:val="00D2703F"/>
    <w:rsid w:val="00E65FE5"/>
    <w:rsid w:val="00EA0C2C"/>
    <w:rsid w:val="00EF0962"/>
    <w:rsid w:val="00EF649F"/>
    <w:rsid w:val="00F14424"/>
    <w:rsid w:val="00F1602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937B2"/>
  <w15:chartTrackingRefBased/>
  <w15:docId w15:val="{B0B57773-16A7-4EA9-8288-4D9D8236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424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805D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05D4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805D4"/>
    <w:rPr>
      <w:color w:val="954F72"/>
      <w:u w:val="single"/>
    </w:rPr>
  </w:style>
  <w:style w:type="table" w:styleId="TableGrid">
    <w:name w:val="Table Grid"/>
    <w:basedOn w:val="TableNormal"/>
    <w:uiPriority w:val="39"/>
    <w:rsid w:val="00F16028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2021-01-20T21:57:00Z</dcterms:created>
  <dcterms:modified xsi:type="dcterms:W3CDTF">2021-04-20T21:40:00Z</dcterms:modified>
</cp:coreProperties>
</file>